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00" w:lineRule="exact"/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广东省中医院医务人员廉洁行医公开承诺书</w:t>
      </w:r>
    </w:p>
    <w:p>
      <w:pPr>
        <w:spacing w:line="500" w:lineRule="exact"/>
        <w:jc w:val="center"/>
        <w:rPr>
          <w:rFonts w:ascii="华文中宋" w:hAnsi="华文中宋" w:eastAsia="华文中宋"/>
          <w:sz w:val="28"/>
          <w:szCs w:val="28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231"/>
        <w:gridCol w:w="187"/>
        <w:gridCol w:w="845"/>
        <w:gridCol w:w="1128"/>
        <w:gridCol w:w="497"/>
        <w:gridCol w:w="1260"/>
        <w:gridCol w:w="223"/>
        <w:gridCol w:w="2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exact"/>
          <w:jc w:val="center"/>
        </w:trPr>
        <w:tc>
          <w:tcPr>
            <w:tcW w:w="851" w:type="dxa"/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工号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姓名</w:t>
            </w:r>
          </w:p>
        </w:tc>
        <w:tc>
          <w:tcPr>
            <w:tcW w:w="1625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  <w:lang w:val="en-US" w:eastAsia="zh-CN"/>
              </w:rPr>
              <w:t>院区</w:t>
            </w:r>
            <w:r>
              <w:rPr>
                <w:rFonts w:hint="eastAsia" w:ascii="宋体" w:hAnsi="宋体"/>
                <w:b/>
                <w:color w:val="auto"/>
                <w:sz w:val="24"/>
                <w:szCs w:val="24"/>
              </w:rPr>
              <w:t>科室</w:t>
            </w:r>
          </w:p>
        </w:tc>
        <w:tc>
          <w:tcPr>
            <w:tcW w:w="265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8651" w:type="dxa"/>
            <w:gridSpan w:val="9"/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承 诺 内 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3" w:hRule="atLeast"/>
          <w:jc w:val="center"/>
        </w:trPr>
        <w:tc>
          <w:tcPr>
            <w:tcW w:w="8651" w:type="dxa"/>
            <w:gridSpan w:val="9"/>
            <w:vAlign w:val="center"/>
          </w:tcPr>
          <w:p>
            <w:pPr>
              <w:spacing w:line="380" w:lineRule="exact"/>
              <w:ind w:firstLine="480" w:firstLineChars="200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为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了维护人民群众的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健康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利益，弘扬卫生行业医务人员的高尚医德风范，树立良好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职业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形象，</w:t>
            </w:r>
            <w:r>
              <w:rPr>
                <w:rFonts w:hint="eastAsia" w:ascii="宋体" w:hAnsi="宋体"/>
                <w:strike w:val="0"/>
                <w:dstrike w:val="0"/>
                <w:color w:val="auto"/>
                <w:sz w:val="24"/>
                <w:szCs w:val="24"/>
                <w:lang w:val="en-US" w:eastAsia="zh-CN"/>
              </w:rPr>
              <w:t>本人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郑重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作出如下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承诺：</w:t>
            </w:r>
          </w:p>
          <w:p>
            <w:pPr>
              <w:spacing w:line="380" w:lineRule="exact"/>
              <w:ind w:firstLine="482" w:firstLineChars="200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1.恪守医德，精诚行医。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坚持以病人为中心，牢记“病人至上，真诚关爱”的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医院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核心价值观，弘扬“大医精诚”职业精神，竭尽全力，救死扶伤，为人民群众提供优质的医疗服务。</w:t>
            </w:r>
          </w:p>
          <w:p>
            <w:pPr>
              <w:spacing w:line="380" w:lineRule="exact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2.遵纪守法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，廉洁行医。</w:t>
            </w:r>
            <w:r>
              <w:rPr>
                <w:rFonts w:hint="eastAsia" w:ascii="宋体" w:hAnsi="宋体"/>
                <w:sz w:val="24"/>
                <w:szCs w:val="24"/>
              </w:rPr>
              <w:t>不利用执业之便开单提成；不以商业目的进行统方；除规定情形</w:t>
            </w:r>
            <w:r>
              <w:rPr>
                <w:rFonts w:ascii="宋体" w:hAnsi="宋体"/>
                <w:sz w:val="24"/>
                <w:szCs w:val="24"/>
              </w:rPr>
              <w:t>外</w:t>
            </w:r>
            <w:r>
              <w:rPr>
                <w:rFonts w:hint="eastAsia" w:ascii="宋体" w:hAnsi="宋体"/>
                <w:sz w:val="24"/>
                <w:szCs w:val="24"/>
              </w:rPr>
              <w:t>不安排患者到其他指定地点购买医药耗材等产品；不向患者推销商品或服务并从中谋取私利；不接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  <w:szCs w:val="24"/>
              </w:rPr>
              <w:t>受互联网企业与开处方配药有关的费用。不索取或者收受患者及其亲友的礼品、礼金、消费卡和有价证券、股权、其他金融产品等财物；不参加其安排、组织或支付费用的宴请或者旅游、健身、娱乐等活动安排。不接受药品、医疗设备、医疗器械、医用卫生材料等医疗产品生产、经营企业或者经销人员以任何名义、形式给予的回扣；不参加其安排、组织或支付费用的宴请或者旅游、健身、娱乐等活动安排。</w:t>
            </w:r>
          </w:p>
          <w:p>
            <w:pPr>
              <w:spacing w:line="380" w:lineRule="exact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3.坦诚守信，规范行医。</w:t>
            </w:r>
            <w:r>
              <w:rPr>
                <w:rFonts w:hint="eastAsia" w:ascii="宋体" w:hAnsi="宋体"/>
                <w:sz w:val="24"/>
                <w:szCs w:val="24"/>
              </w:rPr>
              <w:t>依法依规合理使用医疗保障基金，遵守医保协议管理，向医保患者告知提供的医药服务是否在医保规定的支付范围内。不诱导、协助他人冒名或者虚假就医、购药、提供虚假证明材料、串通他人虚开费用单据等手段骗取、套取医疗保障基金。不以单纯增加医院收入或谋取私利为目的的过度治疗和过度检查，给患者增加不必要的风险和费用负担。恪守保密准则，不泄露患者隐私，确保患者院内信息安全。不违规收集、使用、加工、传输、透露、买卖患者在医院内所提供的个人资料、产生的医疗信息。不以谋取个人利益为目的，经由网上或线下途径介绍、引导患者到指定医疗机构就诊。</w:t>
            </w:r>
          </w:p>
          <w:p>
            <w:pPr>
              <w:spacing w:line="380" w:lineRule="exact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4.以人为本，文明行医。</w:t>
            </w:r>
            <w:r>
              <w:rPr>
                <w:rFonts w:hint="eastAsia" w:ascii="宋体" w:hAnsi="宋体"/>
                <w:sz w:val="24"/>
                <w:szCs w:val="24"/>
              </w:rPr>
              <w:t>认真践行医疗服务承诺，热情对待病人，细致为病人诊治、护理；真诚、耐心与患者的交流与沟通，构建和谐医患关系。严格遵守首诊医师负责制、首问负责制和急诊工作制度。不利用号源、床源、紧缺药品耗材等医疗资源或者检查、手术等诊疗安排收受好处、损公肥私。</w:t>
            </w:r>
          </w:p>
          <w:p>
            <w:pPr>
              <w:spacing w:line="38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以上承诺，本人保证做到。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如有违反，遵照医院有关制度自愿接受处罚。</w:t>
            </w:r>
            <w:r>
              <w:rPr>
                <w:rFonts w:hint="eastAsia" w:ascii="宋体" w:hAnsi="宋体"/>
                <w:sz w:val="24"/>
                <w:szCs w:val="24"/>
              </w:rPr>
              <w:t>敬请医院、患者及社会各界监督。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208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承诺人签名</w:t>
            </w:r>
          </w:p>
        </w:tc>
        <w:tc>
          <w:tcPr>
            <w:tcW w:w="216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签署日期</w:t>
            </w:r>
          </w:p>
        </w:tc>
        <w:tc>
          <w:tcPr>
            <w:tcW w:w="24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208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监督人签名</w:t>
            </w:r>
          </w:p>
        </w:tc>
        <w:tc>
          <w:tcPr>
            <w:tcW w:w="216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签署日期</w:t>
            </w:r>
          </w:p>
        </w:tc>
        <w:tc>
          <w:tcPr>
            <w:tcW w:w="24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500" w:lineRule="exact"/>
        <w:jc w:val="lef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b/>
          <w:sz w:val="24"/>
          <w:szCs w:val="24"/>
        </w:rPr>
        <w:t>注：此承诺书一式三份，承诺人、监督人和医院各存一份。</w:t>
      </w:r>
    </w:p>
    <w:sectPr>
      <w:pgSz w:w="11906" w:h="16838"/>
      <w:pgMar w:top="1077" w:right="1418" w:bottom="1134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*KSVWAYHPVE0_23_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c4NmU5ZjI0YzMyNmVkZTAwZjM3NGY1NzdhMTk1NDMifQ=="/>
  </w:docVars>
  <w:rsids>
    <w:rsidRoot w:val="00172A27"/>
    <w:rsid w:val="00032281"/>
    <w:rsid w:val="00042680"/>
    <w:rsid w:val="000F105B"/>
    <w:rsid w:val="0014688E"/>
    <w:rsid w:val="00172A27"/>
    <w:rsid w:val="002D0FEC"/>
    <w:rsid w:val="00501EFE"/>
    <w:rsid w:val="00543E8B"/>
    <w:rsid w:val="00553CAA"/>
    <w:rsid w:val="005D6798"/>
    <w:rsid w:val="00605C44"/>
    <w:rsid w:val="00687EBC"/>
    <w:rsid w:val="006D6334"/>
    <w:rsid w:val="00705305"/>
    <w:rsid w:val="00723C77"/>
    <w:rsid w:val="00882197"/>
    <w:rsid w:val="008B1533"/>
    <w:rsid w:val="008D2D22"/>
    <w:rsid w:val="009122CA"/>
    <w:rsid w:val="00937FDF"/>
    <w:rsid w:val="009C31AC"/>
    <w:rsid w:val="009E306B"/>
    <w:rsid w:val="00A339AC"/>
    <w:rsid w:val="00AA2A3A"/>
    <w:rsid w:val="00AB2891"/>
    <w:rsid w:val="00B5610E"/>
    <w:rsid w:val="00BD550D"/>
    <w:rsid w:val="00C03E08"/>
    <w:rsid w:val="00C65247"/>
    <w:rsid w:val="00C7006E"/>
    <w:rsid w:val="00CB1E54"/>
    <w:rsid w:val="00CC369E"/>
    <w:rsid w:val="00CD6D3D"/>
    <w:rsid w:val="00D75836"/>
    <w:rsid w:val="00D94A70"/>
    <w:rsid w:val="00D96102"/>
    <w:rsid w:val="00ED71C0"/>
    <w:rsid w:val="00F4627C"/>
    <w:rsid w:val="00F60FAC"/>
    <w:rsid w:val="00F71D57"/>
    <w:rsid w:val="00F765B2"/>
    <w:rsid w:val="00F804D3"/>
    <w:rsid w:val="00FD02CD"/>
    <w:rsid w:val="03355722"/>
    <w:rsid w:val="1A5161A8"/>
    <w:rsid w:val="20470993"/>
    <w:rsid w:val="33A13DDD"/>
    <w:rsid w:val="4CCE5D76"/>
    <w:rsid w:val="53245325"/>
    <w:rsid w:val="5C0E3314"/>
    <w:rsid w:val="5D52476B"/>
    <w:rsid w:val="68102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Char Char Char Char Char Char Char Char Char Char Char Char"/>
    <w:basedOn w:val="1"/>
    <w:qFormat/>
    <w:uiPriority w:val="0"/>
    <w:pPr>
      <w:tabs>
        <w:tab w:val="left" w:pos="425"/>
      </w:tabs>
      <w:ind w:left="425" w:hanging="425"/>
    </w:pPr>
    <w:rPr>
      <w:rFonts w:eastAsia="仿宋_GB2312"/>
      <w:kern w:val="24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1%20&#32426;&#22996;&#21150;&#65288;&#30417;&#23519;&#22788;&#65289;20211101\7&#20826;&#39118;&#34892;&#39118;&#24314;&#35774;\2&#25919;&#39118;&#34892;&#39118;&#24314;&#35774;\202111&#21307;&#25919;&#21307;&#31649;&#23616;&#20851;&#20110;&#21360;&#21457;&#21307;&#30103;&#26426;&#26500;&#24037;&#20316;&#20154;&#21592;&#24265;&#27905;&#20174;&#19994;&#20061;&#39033;&#20934;&#21017;&#30340;&#36890;&#30693;\Normal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Company>china</Company>
  <Pages>1</Pages>
  <Words>928</Words>
  <Characters>932</Characters>
  <Lines>6</Lines>
  <Paragraphs>1</Paragraphs>
  <TotalTime>121</TotalTime>
  <ScaleCrop>false</ScaleCrop>
  <LinksUpToDate>false</LinksUpToDate>
  <CharactersWithSpaces>937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2016-08-04T01:45:00Z</dcterms:created>
  <dc:creator>Tian</dc:creator>
  <cp:lastModifiedBy>Yang</cp:lastModifiedBy>
  <cp:lastPrinted>2022-06-06T07:28:00Z</cp:lastPrinted>
  <dcterms:modified xsi:type="dcterms:W3CDTF">2024-07-01T04:15:41Z</dcterms:modified>
  <dc:title>广东省中医院医务人员廉洁行医公开承诺书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BE82F44F6B4A4E55BD3E7FF0618A6328_13</vt:lpwstr>
  </property>
</Properties>
</file>